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48B" w:rsidRPr="001326D0" w:rsidRDefault="009D6532" w:rsidP="00662AFC">
      <w:pPr>
        <w:pStyle w:val="a7"/>
        <w:jc w:val="center"/>
        <w:rPr>
          <w:sz w:val="16"/>
          <w:szCs w:val="16"/>
        </w:rPr>
      </w:pPr>
      <w:bookmarkStart w:id="0" w:name="_GoBack"/>
      <w:bookmarkEnd w:id="0"/>
      <w:r w:rsidRPr="009D6532">
        <w:t>Перечень рабочих мест, на которых проводилась специальная оценка условий труда</w:t>
      </w:r>
      <w:r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org</w:instrText>
      </w:r>
      <w:r w:rsidRPr="00CA7B0C">
        <w:rPr>
          <w:rStyle w:val="a9"/>
        </w:rPr>
        <w:instrText>_</w:instrText>
      </w:r>
      <w:r>
        <w:rPr>
          <w:rStyle w:val="a9"/>
          <w:lang w:val="en-US"/>
        </w:rPr>
        <w:instrText>name</w:instrText>
      </w:r>
      <w:r w:rsidRPr="00883461">
        <w:rPr>
          <w:rStyle w:val="a9"/>
        </w:rPr>
        <w:instrText xml:space="preserve"> \* MERGEFORMAT </w:instrText>
      </w:r>
      <w:r w:rsidR="0057637B">
        <w:rPr>
          <w:rStyle w:val="a9"/>
        </w:rPr>
        <w:fldChar w:fldCharType="separate"/>
      </w:r>
      <w:r w:rsidR="00CA7B0C" w:rsidRPr="00CA7B0C">
        <w:rPr>
          <w:rStyle w:val="a9"/>
        </w:rPr>
        <w:t xml:space="preserve"> муниципальное бюджетное общеобразовательное учреждение Семенкинская основная общеобразовательная школа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фиброгенного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ля факт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ра 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рующие п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ля и 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у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вое 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у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ние факт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ра 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рующие п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ля и 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у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1326D0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table"/>
            <w:bookmarkEnd w:id="1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" w:name="main_row"/>
            <w:bookmarkEnd w:id="2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CA7B0C" w:rsidRPr="00917594" w:rsidTr="00662AFC">
        <w:trPr>
          <w:jc w:val="center"/>
        </w:trPr>
        <w:tc>
          <w:tcPr>
            <w:tcW w:w="905" w:type="dxa"/>
            <w:vAlign w:val="center"/>
          </w:tcPr>
          <w:p w:rsidR="00CA7B0C" w:rsidRPr="005645F0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CA7B0C" w:rsidRP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7B0C">
              <w:rPr>
                <w:rFonts w:ascii="Times New Roman" w:hAnsi="Times New Roman"/>
                <w:b/>
                <w:sz w:val="18"/>
                <w:szCs w:val="18"/>
              </w:rPr>
              <w:t>Основное</w:t>
            </w:r>
          </w:p>
        </w:tc>
        <w:tc>
          <w:tcPr>
            <w:tcW w:w="1047" w:type="dxa"/>
            <w:vAlign w:val="center"/>
          </w:tcPr>
          <w:p w:rsidR="00CA7B0C" w:rsidRPr="005645F0" w:rsidRDefault="00CA7B0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7B0C" w:rsidRPr="00917594" w:rsidTr="00662AFC">
        <w:trPr>
          <w:jc w:val="center"/>
        </w:trPr>
        <w:tc>
          <w:tcPr>
            <w:tcW w:w="905" w:type="dxa"/>
            <w:vAlign w:val="center"/>
          </w:tcPr>
          <w:p w:rsidR="00CA7B0C" w:rsidRPr="005645F0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</w:t>
            </w:r>
          </w:p>
        </w:tc>
        <w:tc>
          <w:tcPr>
            <w:tcW w:w="3347" w:type="dxa"/>
            <w:vAlign w:val="center"/>
          </w:tcPr>
          <w:p w:rsidR="00CA7B0C" w:rsidRP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B0C">
              <w:rPr>
                <w:rFonts w:ascii="Times New Roman" w:hAnsi="Times New Roman"/>
                <w:sz w:val="18"/>
                <w:szCs w:val="18"/>
              </w:rPr>
              <w:t>Рабочее место оператора газового котельной; физические нагрузки, сенсорные и монотонные нагрузки, оборудование котельной, ручной инструмент, расходные материалы</w:t>
            </w:r>
          </w:p>
        </w:tc>
        <w:tc>
          <w:tcPr>
            <w:tcW w:w="1047" w:type="dxa"/>
            <w:vAlign w:val="center"/>
          </w:tcPr>
          <w:p w:rsidR="00CA7B0C" w:rsidRPr="005645F0" w:rsidRDefault="00CA7B0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25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CA7B0C" w:rsidRDefault="00CA7B0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A7B0C" w:rsidP="009D6532">
            <w:pPr>
              <w:pStyle w:val="aa"/>
            </w:pPr>
            <w: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pred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A7B0C" w:rsidP="009D6532">
            <w:pPr>
              <w:pStyle w:val="aa"/>
            </w:pPr>
            <w: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1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CA7B0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1326D0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A7B0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A7B0C" w:rsidP="009D6532">
            <w:pPr>
              <w:pStyle w:val="aa"/>
            </w:pPr>
            <w:r>
              <w:t>Завхоз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5" w:name="com_chlens"/>
            <w:bookmarkEnd w:id="5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A7B0C" w:rsidP="009D6532">
            <w:pPr>
              <w:pStyle w:val="aa"/>
            </w:pPr>
            <w: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A7B0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6" w:name="s070_2"/>
            <w:bookmarkEnd w:id="6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CA7B0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A7B0C" w:rsidRPr="00CA7B0C" w:rsidTr="00CA7B0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B0C" w:rsidRPr="00CA7B0C" w:rsidRDefault="00CA7B0C" w:rsidP="009D6532">
            <w:pPr>
              <w:pStyle w:val="aa"/>
            </w:pPr>
            <w: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7B0C" w:rsidRPr="00CA7B0C" w:rsidRDefault="00CA7B0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B0C" w:rsidRPr="00CA7B0C" w:rsidRDefault="00CA7B0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A7B0C" w:rsidRPr="00CA7B0C" w:rsidRDefault="00CA7B0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B0C" w:rsidRPr="00CA7B0C" w:rsidRDefault="00CA7B0C" w:rsidP="009D6532">
            <w:pPr>
              <w:pStyle w:val="aa"/>
            </w:pPr>
            <w: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A7B0C" w:rsidRPr="00CA7B0C" w:rsidRDefault="00CA7B0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B0C" w:rsidRPr="00CA7B0C" w:rsidRDefault="00CA7B0C" w:rsidP="009D6532">
            <w:pPr>
              <w:pStyle w:val="aa"/>
            </w:pPr>
          </w:p>
        </w:tc>
      </w:tr>
      <w:tr w:rsidR="00CA7B0C" w:rsidRPr="00CA7B0C" w:rsidTr="00CA7B0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A7B0C" w:rsidRPr="00CA7B0C" w:rsidRDefault="00CA7B0C" w:rsidP="009D6532">
            <w:pPr>
              <w:pStyle w:val="aa"/>
              <w:rPr>
                <w:vertAlign w:val="superscript"/>
              </w:rPr>
            </w:pPr>
            <w:r w:rsidRPr="00CA7B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A7B0C" w:rsidRPr="00CA7B0C" w:rsidRDefault="00CA7B0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A7B0C" w:rsidRPr="00CA7B0C" w:rsidRDefault="00CA7B0C" w:rsidP="009D6532">
            <w:pPr>
              <w:pStyle w:val="aa"/>
              <w:rPr>
                <w:vertAlign w:val="superscript"/>
              </w:rPr>
            </w:pPr>
            <w:r w:rsidRPr="00CA7B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A7B0C" w:rsidRPr="00CA7B0C" w:rsidRDefault="00CA7B0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A7B0C" w:rsidRPr="00CA7B0C" w:rsidRDefault="00CA7B0C" w:rsidP="009D6532">
            <w:pPr>
              <w:pStyle w:val="aa"/>
              <w:rPr>
                <w:vertAlign w:val="superscript"/>
              </w:rPr>
            </w:pPr>
            <w:r w:rsidRPr="00CA7B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A7B0C" w:rsidRPr="00CA7B0C" w:rsidRDefault="00CA7B0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A7B0C" w:rsidRPr="00CA7B0C" w:rsidRDefault="00CA7B0C" w:rsidP="009D6532">
            <w:pPr>
              <w:pStyle w:val="aa"/>
              <w:rPr>
                <w:vertAlign w:val="superscript"/>
              </w:rPr>
            </w:pPr>
            <w:r w:rsidRPr="00CA7B0C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Эксперт(</w:t>
      </w:r>
      <w:r w:rsidR="00662AFC">
        <w:t>-</w:t>
      </w:r>
      <w:r w:rsidRPr="003C5C39">
        <w:t xml:space="preserve">ы)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CA7B0C" w:rsidTr="00CA7B0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A7B0C" w:rsidRDefault="00CA7B0C" w:rsidP="004F2F19">
            <w:pPr>
              <w:pStyle w:val="aa"/>
            </w:pPr>
            <w:r w:rsidRPr="00CA7B0C">
              <w:t>инженер по специальной оценке условий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CA7B0C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A7B0C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CA7B0C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A7B0C" w:rsidRDefault="00CA7B0C" w:rsidP="004F2F19">
            <w:pPr>
              <w:pStyle w:val="aa"/>
            </w:pPr>
            <w:r w:rsidRPr="00CA7B0C">
              <w:t>Евраш Максим Александрович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CA7B0C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CA7B0C" w:rsidRDefault="004F2F19" w:rsidP="004F2F19">
            <w:pPr>
              <w:pStyle w:val="aa"/>
            </w:pPr>
          </w:p>
        </w:tc>
      </w:tr>
      <w:tr w:rsidR="004F2F19" w:rsidRPr="00CA7B0C" w:rsidTr="00CA7B0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4F2F19" w:rsidRPr="00CA7B0C" w:rsidRDefault="00CA7B0C" w:rsidP="004F2F19">
            <w:pPr>
              <w:pStyle w:val="aa"/>
              <w:rPr>
                <w:b/>
                <w:vertAlign w:val="superscript"/>
              </w:rPr>
            </w:pPr>
            <w:r w:rsidRPr="00CA7B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F2F19" w:rsidRPr="00CA7B0C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F19" w:rsidRPr="00CA7B0C" w:rsidRDefault="00CA7B0C" w:rsidP="004F2F19">
            <w:pPr>
              <w:pStyle w:val="aa"/>
              <w:rPr>
                <w:b/>
                <w:vertAlign w:val="superscript"/>
              </w:rPr>
            </w:pPr>
            <w:r w:rsidRPr="00CA7B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F19" w:rsidRPr="00CA7B0C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F19" w:rsidRPr="00CA7B0C" w:rsidRDefault="00CA7B0C" w:rsidP="004F2F19">
            <w:pPr>
              <w:pStyle w:val="aa"/>
              <w:rPr>
                <w:b/>
                <w:vertAlign w:val="superscript"/>
              </w:rPr>
            </w:pPr>
            <w:r w:rsidRPr="00CA7B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F19" w:rsidRPr="00CA7B0C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2F19" w:rsidRPr="00CA7B0C" w:rsidRDefault="00CA7B0C" w:rsidP="004F2F19">
            <w:pPr>
              <w:pStyle w:val="aa"/>
              <w:rPr>
                <w:vertAlign w:val="superscript"/>
              </w:rPr>
            </w:pPr>
            <w:r w:rsidRPr="00CA7B0C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D9C" w:rsidRDefault="00313D9C" w:rsidP="00CA7B0C">
      <w:r>
        <w:separator/>
      </w:r>
    </w:p>
  </w:endnote>
  <w:endnote w:type="continuationSeparator" w:id="0">
    <w:p w:rsidR="00313D9C" w:rsidRDefault="00313D9C" w:rsidP="00CA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D9C" w:rsidRDefault="00313D9C" w:rsidP="00CA7B0C">
      <w:r>
        <w:separator/>
      </w:r>
    </w:p>
  </w:footnote>
  <w:footnote w:type="continuationSeparator" w:id="0">
    <w:p w:rsidR="00313D9C" w:rsidRDefault="00313D9C" w:rsidP="00CA7B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boss_fio" w:val="Украинцев Игорь Борисович"/>
    <w:docVar w:name="ceh_info" w:val="     "/>
    <w:docVar w:name="doc_type" w:val="4"/>
    <w:docVar w:name="org_guid" w:val="AA1E8196C7A84A55B2B470A6E35A0124"/>
    <w:docVar w:name="org_id" w:val="154"/>
    <w:docVar w:name="org_name" w:val=" муниципальное бюджетное общеобразовательное учреждение Семенкинская основная общеобразовательная школа "/>
    <w:docVar w:name="pers_guids" w:val="3FB34BE7562C4FE5A59AF02692045B44@033-506-264 20"/>
    <w:docVar w:name="pers_snils" w:val="3FB34BE7562C4FE5A59AF02692045B44@033-506-264 20"/>
    <w:docVar w:name="podr_id" w:val="org_154"/>
    <w:docVar w:name="pred_dolg" w:val="Директор МБОУ Семенкинская ООШ"/>
    <w:docVar w:name="pred_fio" w:val="Кравченко Ирина Валентиновна"/>
    <w:docVar w:name="rbtd_adr" w:val="     "/>
    <w:docVar w:name="rbtd_name" w:val="муниципальное бюджетное общеобразовательное учреждение Семенкинская основная общеобразовательная школа"/>
    <w:docVar w:name="sv_docs" w:val="1"/>
  </w:docVars>
  <w:rsids>
    <w:rsidRoot w:val="00CA7B0C"/>
    <w:rsid w:val="0002033E"/>
    <w:rsid w:val="000C5130"/>
    <w:rsid w:val="001326D0"/>
    <w:rsid w:val="00196135"/>
    <w:rsid w:val="001A7AC3"/>
    <w:rsid w:val="001F2E26"/>
    <w:rsid w:val="00237B32"/>
    <w:rsid w:val="00313D9C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7637B"/>
    <w:rsid w:val="00584289"/>
    <w:rsid w:val="005F64E6"/>
    <w:rsid w:val="0065289A"/>
    <w:rsid w:val="00662AFC"/>
    <w:rsid w:val="0067226F"/>
    <w:rsid w:val="00725C51"/>
    <w:rsid w:val="00794271"/>
    <w:rsid w:val="00820552"/>
    <w:rsid w:val="00910A4C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3056"/>
    <w:rsid w:val="00C9355E"/>
    <w:rsid w:val="00CA2E96"/>
    <w:rsid w:val="00CA7B0C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5E6F7-F99A-4EED-BFC0-2CBE84EE3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A7B0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A7B0C"/>
    <w:rPr>
      <w:sz w:val="24"/>
    </w:rPr>
  </w:style>
  <w:style w:type="paragraph" w:styleId="ad">
    <w:name w:val="footer"/>
    <w:basedOn w:val="a"/>
    <w:link w:val="ae"/>
    <w:rsid w:val="00CA7B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A7B0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er_r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sv_per_rm</Template>
  <TotalTime>0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2022-11-03T08:25:00Z</dcterms:created>
  <dcterms:modified xsi:type="dcterms:W3CDTF">2022-11-03T08:25:00Z</dcterms:modified>
</cp:coreProperties>
</file>